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681F3" w14:textId="77777777" w:rsidR="00957EC2" w:rsidRDefault="00957EC2" w:rsidP="00957E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MELBOURNE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07F3EC5F" w14:textId="77777777" w:rsidR="00957EC2" w:rsidRDefault="00957EC2" w:rsidP="00957E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Esquire.</w:t>
      </w:r>
    </w:p>
    <w:p w14:paraId="33BFA89E" w14:textId="77777777" w:rsidR="00957EC2" w:rsidRDefault="00957EC2" w:rsidP="00957E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B48066" w14:textId="77777777" w:rsidR="00957EC2" w:rsidRDefault="00957EC2" w:rsidP="00957E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AEC270" w14:textId="77777777" w:rsidR="00957EC2" w:rsidRDefault="00957EC2" w:rsidP="00957E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Agard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Foston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Derbyshire(q.v.), and William Shore of London(q.v.)</w:t>
      </w:r>
    </w:p>
    <w:p w14:paraId="2066266B" w14:textId="77777777" w:rsidR="00957EC2" w:rsidRDefault="00957EC2" w:rsidP="00957E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brought a plaint of debt against him and Michael </w:t>
      </w:r>
      <w:proofErr w:type="spellStart"/>
      <w:r>
        <w:rPr>
          <w:rFonts w:ascii="Times New Roman" w:hAnsi="Times New Roman" w:cs="Times New Roman"/>
          <w:sz w:val="24"/>
          <w:szCs w:val="24"/>
        </w:rPr>
        <w:t>Skyllyng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Middlesex(q.v.).</w:t>
      </w:r>
    </w:p>
    <w:p w14:paraId="09DCA7A6" w14:textId="77777777" w:rsidR="00957EC2" w:rsidRDefault="00957EC2" w:rsidP="00957E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118376F" w14:textId="77777777" w:rsidR="00957EC2" w:rsidRDefault="00957EC2" w:rsidP="00957E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139D00" w14:textId="77777777" w:rsidR="00957EC2" w:rsidRDefault="00957EC2" w:rsidP="00957E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7AF6A0" w14:textId="77777777" w:rsidR="00957EC2" w:rsidRDefault="00957EC2" w:rsidP="00957E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2022</w:t>
      </w:r>
    </w:p>
    <w:p w14:paraId="2ADD845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A82C1" w14:textId="77777777" w:rsidR="00957EC2" w:rsidRDefault="00957EC2" w:rsidP="009139A6">
      <w:r>
        <w:separator/>
      </w:r>
    </w:p>
  </w:endnote>
  <w:endnote w:type="continuationSeparator" w:id="0">
    <w:p w14:paraId="7E68419E" w14:textId="77777777" w:rsidR="00957EC2" w:rsidRDefault="00957E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A9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EB9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C8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ADA12" w14:textId="77777777" w:rsidR="00957EC2" w:rsidRDefault="00957EC2" w:rsidP="009139A6">
      <w:r>
        <w:separator/>
      </w:r>
    </w:p>
  </w:footnote>
  <w:footnote w:type="continuationSeparator" w:id="0">
    <w:p w14:paraId="6B35598D" w14:textId="77777777" w:rsidR="00957EC2" w:rsidRDefault="00957E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D6F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4C3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2E0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EC2"/>
    <w:rsid w:val="000666E0"/>
    <w:rsid w:val="002510B7"/>
    <w:rsid w:val="005C130B"/>
    <w:rsid w:val="00826F5C"/>
    <w:rsid w:val="009139A6"/>
    <w:rsid w:val="009448BB"/>
    <w:rsid w:val="00957EC2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830EF"/>
  <w15:chartTrackingRefBased/>
  <w15:docId w15:val="{0AD8EA7A-D2D7-48A1-9027-E9805F78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57E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2022-01-28T11:03:00Z</dcterms:created>
  <dcterms:modified xsi:type="dcterms:W3CDTF">2022-01-28T11:04:00Z</dcterms:modified>
</cp:coreProperties>
</file>